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372BC8" w:rsidR="00C21F63" w:rsidP="29422426" w:rsidRDefault="000E2421" w14:paraId="0A5EC7E3" w14:textId="77777777">
      <w:pPr>
        <w:pStyle w:val="Heading1"/>
        <w:rPr>
          <w:color w:val="auto"/>
        </w:rPr>
      </w:pPr>
      <w:bookmarkStart w:name="_GoBack" w:id="0"/>
      <w:bookmarkEnd w:id="0"/>
      <w:r w:rsidRPr="29422426" w:rsidR="000E2421">
        <w:rPr>
          <w:color w:val="auto"/>
        </w:rPr>
        <w:t>VIDEO</w:t>
      </w:r>
      <w:r w:rsidRPr="29422426" w:rsidR="00D10D5B">
        <w:rPr>
          <w:color w:val="auto"/>
        </w:rPr>
        <w:t xml:space="preserve"> </w:t>
      </w:r>
      <w:r w:rsidRPr="29422426" w:rsidR="00185D4C">
        <w:rPr>
          <w:color w:val="auto"/>
        </w:rPr>
        <w:t xml:space="preserve">Vehicle </w:t>
      </w:r>
      <w:r w:rsidRPr="29422426" w:rsidR="00D10D5B">
        <w:rPr>
          <w:color w:val="auto"/>
        </w:rPr>
        <w:t>DETECTION SYSTEM</w:t>
      </w:r>
    </w:p>
    <w:p w:rsidR="00860313" w:rsidP="29422426" w:rsidRDefault="00860313" w14:paraId="71270AE1" w14:textId="77777777">
      <w:pPr>
        <w:tabs>
          <w:tab w:val="left" w:pos="720"/>
          <w:tab w:val="left" w:pos="4896"/>
        </w:tabs>
        <w:spacing w:line="-240" w:lineRule="auto"/>
        <w:jc w:val="left"/>
        <w:rPr>
          <w:color w:val="auto"/>
        </w:rPr>
      </w:pPr>
      <w:r w:rsidRPr="29422426" w:rsidR="00860313">
        <w:rPr>
          <w:color w:val="auto"/>
        </w:rPr>
        <w:t xml:space="preserve">Effective: </w:t>
      </w:r>
      <w:r w:rsidRPr="29422426" w:rsidR="00D10D5B">
        <w:rPr>
          <w:color w:val="auto"/>
        </w:rPr>
        <w:t>J</w:t>
      </w:r>
      <w:r w:rsidRPr="29422426" w:rsidR="00DA67A1">
        <w:rPr>
          <w:color w:val="auto"/>
        </w:rPr>
        <w:t xml:space="preserve">anuary </w:t>
      </w:r>
      <w:r w:rsidRPr="29422426" w:rsidR="001D7940">
        <w:rPr>
          <w:color w:val="auto"/>
        </w:rPr>
        <w:t>1</w:t>
      </w:r>
      <w:r w:rsidRPr="29422426" w:rsidR="00D10D5B">
        <w:rPr>
          <w:color w:val="auto"/>
        </w:rPr>
        <w:t>, 20</w:t>
      </w:r>
      <w:r w:rsidRPr="29422426" w:rsidR="00DA67A1">
        <w:rPr>
          <w:color w:val="auto"/>
        </w:rPr>
        <w:t>20</w:t>
      </w:r>
    </w:p>
    <w:p w:rsidR="16506143" w:rsidP="29422426" w:rsidRDefault="16506143" w14:paraId="152606D6" w14:textId="16F12481">
      <w:pPr>
        <w:pStyle w:val="Normal"/>
        <w:tabs>
          <w:tab w:val="left" w:leader="none" w:pos="720"/>
          <w:tab w:val="left" w:leader="none" w:pos="4896"/>
        </w:tabs>
        <w:jc w:val="left"/>
        <w:rPr>
          <w:color w:val="auto"/>
        </w:rPr>
      </w:pPr>
      <w:r w:rsidRPr="29422426" w:rsidR="16506143">
        <w:rPr>
          <w:color w:val="auto"/>
        </w:rPr>
        <w:t>Revised: March 1, 2024</w:t>
      </w:r>
    </w:p>
    <w:p w:rsidR="00C21F63" w:rsidP="29422426" w:rsidRDefault="001435BA" w14:paraId="01D95B85" w14:textId="77777777">
      <w:pPr>
        <w:rPr>
          <w:color w:val="auto"/>
        </w:rPr>
      </w:pPr>
      <w:r w:rsidRPr="29422426" w:rsidR="001435BA">
        <w:rPr>
          <w:color w:val="auto"/>
        </w:rPr>
        <w:t>886.0</w:t>
      </w:r>
      <w:r w:rsidRPr="29422426" w:rsidR="000E2421">
        <w:rPr>
          <w:color w:val="auto"/>
        </w:rPr>
        <w:t>4</w:t>
      </w:r>
      <w:r w:rsidRPr="29422426" w:rsidR="00FB5517">
        <w:rPr>
          <w:color w:val="auto"/>
        </w:rPr>
        <w:t>TS</w:t>
      </w:r>
    </w:p>
    <w:p w:rsidR="00C21F63" w:rsidP="29422426" w:rsidRDefault="00C21F63" w14:paraId="0A98A183" w14:textId="77777777">
      <w:pPr>
        <w:rPr>
          <w:color w:val="auto"/>
        </w:rPr>
      </w:pPr>
    </w:p>
    <w:p w:rsidRPr="00197928" w:rsidR="00C21F63" w:rsidP="29422426" w:rsidRDefault="00C21F63" w14:paraId="1C78C7CE" w14:textId="77777777">
      <w:pPr>
        <w:rPr>
          <w:color w:val="auto"/>
          <w:u w:val="single"/>
        </w:rPr>
      </w:pPr>
      <w:r w:rsidRPr="29422426" w:rsidR="00C21F63">
        <w:rPr>
          <w:color w:val="auto"/>
          <w:u w:val="single"/>
        </w:rPr>
        <w:t>Description.</w:t>
      </w:r>
    </w:p>
    <w:p w:rsidR="00664F70" w:rsidP="29422426" w:rsidRDefault="00C21F63" w14:paraId="6095F08F" w14:textId="16B36F46">
      <w:pPr>
        <w:rPr>
          <w:color w:val="auto"/>
        </w:rPr>
      </w:pPr>
      <w:r w:rsidRPr="29422426" w:rsidR="00C21F63">
        <w:rPr>
          <w:color w:val="auto"/>
        </w:rPr>
        <w:t>This w</w:t>
      </w:r>
      <w:r w:rsidRPr="29422426" w:rsidR="00D10D5B">
        <w:rPr>
          <w:color w:val="auto"/>
        </w:rPr>
        <w:t>ork shall consist of furnishing and</w:t>
      </w:r>
      <w:r w:rsidRPr="29422426" w:rsidR="00C21F63">
        <w:rPr>
          <w:color w:val="auto"/>
        </w:rPr>
        <w:t xml:space="preserve"> installing a </w:t>
      </w:r>
      <w:r w:rsidRPr="29422426" w:rsidR="000E2421">
        <w:rPr>
          <w:color w:val="auto"/>
        </w:rPr>
        <w:t>video</w:t>
      </w:r>
      <w:r w:rsidRPr="29422426" w:rsidR="003B26B0">
        <w:rPr>
          <w:color w:val="auto"/>
        </w:rPr>
        <w:t xml:space="preserve"> vehicle</w:t>
      </w:r>
      <w:r w:rsidRPr="29422426" w:rsidR="00D10D5B">
        <w:rPr>
          <w:color w:val="auto"/>
        </w:rPr>
        <w:t xml:space="preserve"> detection system</w:t>
      </w:r>
      <w:r w:rsidRPr="29422426" w:rsidR="00342622">
        <w:rPr>
          <w:color w:val="auto"/>
        </w:rPr>
        <w:t xml:space="preserve"> as specified and/or as shown on the </w:t>
      </w:r>
      <w:r w:rsidRPr="29422426" w:rsidR="3CBB529D">
        <w:rPr>
          <w:color w:val="auto"/>
        </w:rPr>
        <w:t>p</w:t>
      </w:r>
      <w:r w:rsidRPr="29422426" w:rsidR="00342622">
        <w:rPr>
          <w:color w:val="auto"/>
        </w:rPr>
        <w:t>lan</w:t>
      </w:r>
      <w:r w:rsidRPr="29422426" w:rsidR="00597EA1">
        <w:rPr>
          <w:color w:val="auto"/>
        </w:rPr>
        <w:t>s</w:t>
      </w:r>
      <w:r w:rsidRPr="29422426" w:rsidR="00802F5B">
        <w:rPr>
          <w:color w:val="auto"/>
        </w:rPr>
        <w:t>.</w:t>
      </w:r>
      <w:r w:rsidRPr="29422426" w:rsidR="008A7481">
        <w:rPr>
          <w:color w:val="auto"/>
        </w:rPr>
        <w:t xml:space="preserve"> </w:t>
      </w:r>
      <w:r w:rsidRPr="29422426" w:rsidR="00664F70">
        <w:rPr>
          <w:color w:val="auto"/>
        </w:rPr>
        <w:t>This pay item shall include all necessary work and equipment required to have a fully operational system including but not limited to the detector unit</w:t>
      </w:r>
      <w:r w:rsidRPr="29422426" w:rsidR="1DD133DD">
        <w:rPr>
          <w:color w:val="auto"/>
        </w:rPr>
        <w:t>(s)</w:t>
      </w:r>
      <w:r w:rsidRPr="29422426" w:rsidR="00664F70">
        <w:rPr>
          <w:color w:val="auto"/>
        </w:rPr>
        <w:t>, the interface unit and all</w:t>
      </w:r>
      <w:r w:rsidRPr="29422426" w:rsidR="009D3F8B">
        <w:rPr>
          <w:color w:val="auto"/>
        </w:rPr>
        <w:t xml:space="preserve"> </w:t>
      </w:r>
      <w:r w:rsidRPr="29422426" w:rsidR="00664F70">
        <w:rPr>
          <w:color w:val="auto"/>
        </w:rPr>
        <w:t>the necessary hardware, cable</w:t>
      </w:r>
      <w:r w:rsidRPr="29422426" w:rsidR="000E2421">
        <w:rPr>
          <w:color w:val="auto"/>
        </w:rPr>
        <w:t>s</w:t>
      </w:r>
      <w:r w:rsidRPr="29422426" w:rsidR="3334442C">
        <w:rPr>
          <w:color w:val="auto"/>
        </w:rPr>
        <w:t>,</w:t>
      </w:r>
      <w:r w:rsidRPr="29422426" w:rsidR="00664F70">
        <w:rPr>
          <w:color w:val="auto"/>
        </w:rPr>
        <w:t xml:space="preserve"> and accessories required to complete the installation in accordance with the manufacturer’s specifications. </w:t>
      </w:r>
    </w:p>
    <w:p w:rsidR="008A7481" w:rsidP="29422426" w:rsidRDefault="008A7481" w14:paraId="733A7A85" w14:textId="77777777">
      <w:pPr>
        <w:rPr>
          <w:color w:val="auto"/>
        </w:rPr>
      </w:pPr>
    </w:p>
    <w:p w:rsidR="00342622" w:rsidP="29422426" w:rsidRDefault="00342622" w14:paraId="257B3D4C" w14:textId="79F94ABB">
      <w:pPr>
        <w:pStyle w:val="Normal"/>
        <w:rPr>
          <w:rFonts w:ascii="Arial" w:hAnsi="Arial" w:eastAsia="Arial" w:cs="Arial"/>
          <w:noProof w:val="0"/>
          <w:color w:val="auto"/>
          <w:sz w:val="22"/>
          <w:szCs w:val="22"/>
          <w:lang w:val="en-US"/>
        </w:rPr>
      </w:pPr>
      <w:r w:rsidRPr="29422426" w:rsidR="00342622">
        <w:rPr>
          <w:color w:val="auto"/>
        </w:rPr>
        <w:t xml:space="preserve">The </w:t>
      </w:r>
      <w:r w:rsidRPr="29422426" w:rsidR="000E2421">
        <w:rPr>
          <w:color w:val="auto"/>
        </w:rPr>
        <w:t>video</w:t>
      </w:r>
      <w:r w:rsidRPr="29422426" w:rsidR="00342622">
        <w:rPr>
          <w:color w:val="auto"/>
        </w:rPr>
        <w:t xml:space="preserve"> </w:t>
      </w:r>
      <w:r w:rsidRPr="29422426" w:rsidR="003B26B0">
        <w:rPr>
          <w:color w:val="auto"/>
        </w:rPr>
        <w:t xml:space="preserve">vehicle </w:t>
      </w:r>
      <w:r w:rsidRPr="29422426" w:rsidR="00342622">
        <w:rPr>
          <w:color w:val="auto"/>
        </w:rPr>
        <w:t xml:space="preserve">detection system shall work under all weather conditions, including rain, freezing rain, snow, wind, dust, fog, and changes in temperature and light. It shall work in an ambient temperature range of </w:t>
      </w:r>
      <w:r w:rsidRPr="29422426" w:rsidR="043AD7DC">
        <w:rPr>
          <w:rFonts w:ascii="Arial" w:hAnsi="Arial" w:eastAsia="Arial" w:cs="Arial"/>
          <w:b w:val="0"/>
          <w:bCs w:val="0"/>
          <w:i w:val="0"/>
          <w:iCs w:val="0"/>
          <w:caps w:val="0"/>
          <w:smallCaps w:val="0"/>
          <w:strike w:val="0"/>
          <w:dstrike w:val="0"/>
          <w:noProof w:val="0"/>
          <w:color w:val="auto"/>
          <w:sz w:val="22"/>
          <w:szCs w:val="22"/>
          <w:u w:val="none"/>
          <w:lang w:val="en-US"/>
        </w:rPr>
        <w:t>–</w:t>
      </w:r>
      <w:r w:rsidRPr="29422426" w:rsidR="043AD7DC">
        <w:rPr>
          <w:rFonts w:ascii="Arial" w:hAnsi="Arial" w:eastAsia="Arial" w:cs="Arial"/>
          <w:b w:val="0"/>
          <w:bCs w:val="0"/>
          <w:i w:val="0"/>
          <w:iCs w:val="0"/>
          <w:caps w:val="0"/>
          <w:smallCaps w:val="0"/>
          <w:strike w:val="0"/>
          <w:dstrike w:val="0"/>
          <w:noProof w:val="0"/>
          <w:color w:val="auto"/>
          <w:sz w:val="22"/>
          <w:szCs w:val="22"/>
          <w:u w:val="none"/>
          <w:lang w:val="en-US"/>
        </w:rPr>
        <w:t>30°F to 165°F.</w:t>
      </w:r>
    </w:p>
    <w:p w:rsidR="00802F5B" w:rsidP="29422426" w:rsidRDefault="00802F5B" w14:paraId="03EB658E" w14:textId="77777777">
      <w:pPr>
        <w:rPr>
          <w:color w:val="auto"/>
        </w:rPr>
      </w:pPr>
    </w:p>
    <w:p w:rsidR="001D1F3C" w:rsidP="29422426" w:rsidRDefault="00802F5B" w14:paraId="78A39CFF" w14:textId="08A1EEC2">
      <w:pPr>
        <w:rPr>
          <w:color w:val="auto"/>
        </w:rPr>
      </w:pPr>
      <w:r w:rsidRPr="29422426" w:rsidR="00802F5B">
        <w:rPr>
          <w:color w:val="auto"/>
        </w:rPr>
        <w:t xml:space="preserve">The </w:t>
      </w:r>
      <w:r w:rsidRPr="29422426" w:rsidR="000E2421">
        <w:rPr>
          <w:color w:val="auto"/>
        </w:rPr>
        <w:t>video</w:t>
      </w:r>
      <w:r w:rsidRPr="29422426" w:rsidR="003B26B0">
        <w:rPr>
          <w:color w:val="auto"/>
        </w:rPr>
        <w:t xml:space="preserve"> vehicle</w:t>
      </w:r>
      <w:r w:rsidRPr="29422426" w:rsidR="00802F5B">
        <w:rPr>
          <w:color w:val="auto"/>
        </w:rPr>
        <w:t xml:space="preserve"> detection system shall be compatible with the </w:t>
      </w:r>
      <w:proofErr w:type="gramStart"/>
      <w:r w:rsidRPr="29422426" w:rsidR="00802F5B">
        <w:rPr>
          <w:color w:val="auto"/>
        </w:rPr>
        <w:t>District’s</w:t>
      </w:r>
      <w:proofErr w:type="gramEnd"/>
      <w:r w:rsidRPr="29422426" w:rsidR="00802F5B">
        <w:rPr>
          <w:color w:val="auto"/>
        </w:rPr>
        <w:t xml:space="preserve"> approved traffic controller assemblies utilizing NEMA TS 1 or NEMA TS 2 controllers and cabinet components for full time operation.</w:t>
      </w:r>
      <w:r w:rsidRPr="29422426" w:rsidR="008A7481">
        <w:rPr>
          <w:color w:val="auto"/>
        </w:rPr>
        <w:t xml:space="preserve"> </w:t>
      </w:r>
      <w:r w:rsidRPr="29422426" w:rsidR="00342622">
        <w:rPr>
          <w:color w:val="auto"/>
        </w:rPr>
        <w:t xml:space="preserve">The </w:t>
      </w:r>
      <w:r w:rsidRPr="29422426" w:rsidR="000E2421">
        <w:rPr>
          <w:color w:val="auto"/>
        </w:rPr>
        <w:t>video</w:t>
      </w:r>
      <w:r w:rsidRPr="29422426" w:rsidR="00342622">
        <w:rPr>
          <w:color w:val="auto"/>
        </w:rPr>
        <w:t xml:space="preserve"> </w:t>
      </w:r>
      <w:r w:rsidRPr="29422426" w:rsidR="003B26B0">
        <w:rPr>
          <w:color w:val="auto"/>
        </w:rPr>
        <w:t xml:space="preserve">vehicle </w:t>
      </w:r>
      <w:r w:rsidRPr="29422426" w:rsidR="00342622">
        <w:rPr>
          <w:color w:val="auto"/>
        </w:rPr>
        <w:t>detection system shall provide a minimum of one</w:t>
      </w:r>
      <w:r w:rsidRPr="29422426" w:rsidR="001D1F3C">
        <w:rPr>
          <w:color w:val="auto"/>
        </w:rPr>
        <w:t xml:space="preserve"> </w:t>
      </w:r>
      <w:r w:rsidRPr="29422426" w:rsidR="001435BA">
        <w:rPr>
          <w:color w:val="auto"/>
        </w:rPr>
        <w:t xml:space="preserve">interface </w:t>
      </w:r>
      <w:r w:rsidRPr="29422426" w:rsidR="00342622">
        <w:rPr>
          <w:color w:val="auto"/>
        </w:rPr>
        <w:t xml:space="preserve">unit that </w:t>
      </w:r>
      <w:r w:rsidRPr="29422426" w:rsidR="00664F70">
        <w:rPr>
          <w:color w:val="auto"/>
        </w:rPr>
        <w:t>has</w:t>
      </w:r>
      <w:r w:rsidRPr="29422426" w:rsidR="00241501">
        <w:rPr>
          <w:color w:val="auto"/>
        </w:rPr>
        <w:t xml:space="preserve"> Ethernet connectivity, surge protection and </w:t>
      </w:r>
      <w:r w:rsidRPr="29422426" w:rsidR="001435BA">
        <w:rPr>
          <w:color w:val="auto"/>
        </w:rPr>
        <w:t xml:space="preserve">shall </w:t>
      </w:r>
      <w:r w:rsidRPr="29422426" w:rsidR="00241501">
        <w:rPr>
          <w:color w:val="auto"/>
        </w:rPr>
        <w:t>be</w:t>
      </w:r>
      <w:r w:rsidRPr="29422426" w:rsidR="001435BA">
        <w:rPr>
          <w:color w:val="auto"/>
        </w:rPr>
        <w:t xml:space="preserve"> capable of supporting a minimum of </w:t>
      </w:r>
      <w:r w:rsidRPr="29422426" w:rsidR="001A6196">
        <w:rPr>
          <w:color w:val="auto"/>
        </w:rPr>
        <w:t xml:space="preserve">2 </w:t>
      </w:r>
      <w:r w:rsidRPr="29422426" w:rsidR="00664F70">
        <w:rPr>
          <w:color w:val="auto"/>
        </w:rPr>
        <w:t>detector units</w:t>
      </w:r>
      <w:r w:rsidRPr="29422426" w:rsidR="001435BA">
        <w:rPr>
          <w:color w:val="auto"/>
        </w:rPr>
        <w:t>.</w:t>
      </w:r>
      <w:r w:rsidRPr="29422426" w:rsidR="00D96488">
        <w:rPr>
          <w:color w:val="auto"/>
        </w:rPr>
        <w:t xml:space="preserve"> </w:t>
      </w:r>
      <w:r w:rsidRPr="29422426" w:rsidR="00D96488">
        <w:rPr>
          <w:color w:val="auto"/>
        </w:rPr>
        <w:t>The video vehicle detection system shall include a</w:t>
      </w:r>
      <w:r w:rsidRPr="29422426" w:rsidR="4BC14E9D">
        <w:rPr>
          <w:color w:val="auto"/>
        </w:rPr>
        <w:t xml:space="preserve"> </w:t>
      </w:r>
      <w:r w:rsidRPr="29422426" w:rsidR="00D96488">
        <w:rPr>
          <w:color w:val="auto"/>
        </w:rPr>
        <w:t xml:space="preserve">display </w:t>
      </w:r>
      <w:r w:rsidRPr="29422426" w:rsidR="1518EF0C">
        <w:rPr>
          <w:color w:val="auto"/>
        </w:rPr>
        <w:t>and stand</w:t>
      </w:r>
      <w:r w:rsidRPr="29422426" w:rsidR="1518EF0C">
        <w:rPr>
          <w:color w:val="auto"/>
        </w:rPr>
        <w:t xml:space="preserve"> </w:t>
      </w:r>
      <w:r w:rsidRPr="29422426" w:rsidR="00782341">
        <w:rPr>
          <w:color w:val="auto"/>
        </w:rPr>
        <w:t xml:space="preserve">inside the cabinet </w:t>
      </w:r>
      <w:r w:rsidRPr="29422426" w:rsidR="00457A49">
        <w:rPr>
          <w:color w:val="auto"/>
        </w:rPr>
        <w:t>that has a</w:t>
      </w:r>
      <w:r w:rsidRPr="29422426" w:rsidR="00782341">
        <w:rPr>
          <w:color w:val="auto"/>
        </w:rPr>
        <w:t xml:space="preserve"> minimum 10</w:t>
      </w:r>
      <w:r w:rsidRPr="29422426" w:rsidR="0B089A83">
        <w:rPr>
          <w:color w:val="auto"/>
        </w:rPr>
        <w:t xml:space="preserve"> in.</w:t>
      </w:r>
      <w:r w:rsidRPr="29422426" w:rsidR="00782341">
        <w:rPr>
          <w:color w:val="auto"/>
        </w:rPr>
        <w:t xml:space="preserve"> </w:t>
      </w:r>
      <w:r w:rsidRPr="29422426" w:rsidR="00457A49">
        <w:rPr>
          <w:color w:val="auto"/>
        </w:rPr>
        <w:t xml:space="preserve">screen with a minimum </w:t>
      </w:r>
      <w:r w:rsidRPr="29422426" w:rsidR="00782341">
        <w:rPr>
          <w:color w:val="auto"/>
        </w:rPr>
        <w:t>1280</w:t>
      </w:r>
      <w:r w:rsidRPr="29422426" w:rsidR="463D52BE">
        <w:rPr>
          <w:color w:val="auto"/>
        </w:rPr>
        <w:t xml:space="preserve"> </w:t>
      </w:r>
      <w:r w:rsidRPr="29422426" w:rsidR="00782341">
        <w:rPr>
          <w:color w:val="auto"/>
        </w:rPr>
        <w:t>x</w:t>
      </w:r>
      <w:r w:rsidRPr="29422426" w:rsidR="463D52BE">
        <w:rPr>
          <w:color w:val="auto"/>
        </w:rPr>
        <w:t xml:space="preserve"> </w:t>
      </w:r>
      <w:r w:rsidRPr="29422426" w:rsidR="00C9766A">
        <w:rPr>
          <w:color w:val="auto"/>
        </w:rPr>
        <w:t>800</w:t>
      </w:r>
      <w:r w:rsidRPr="29422426" w:rsidR="00782341">
        <w:rPr>
          <w:color w:val="auto"/>
        </w:rPr>
        <w:t xml:space="preserve"> resolution.</w:t>
      </w:r>
      <w:r w:rsidRPr="29422426" w:rsidR="28915435">
        <w:rPr>
          <w:color w:val="auto"/>
        </w:rPr>
        <w:t xml:space="preserve"> </w:t>
      </w:r>
      <w:r w:rsidRPr="29422426" w:rsidR="28915435">
        <w:rPr>
          <w:color w:val="auto"/>
        </w:rPr>
        <w:t>The display shall be temperature rated for the cabinet environment.</w:t>
      </w:r>
    </w:p>
    <w:p w:rsidR="00597EA1" w:rsidP="29422426" w:rsidRDefault="00597EA1" w14:paraId="37CAED7B" w14:textId="77777777">
      <w:pPr>
        <w:rPr>
          <w:color w:val="auto"/>
        </w:rPr>
      </w:pPr>
    </w:p>
    <w:p w:rsidR="00597EA1" w:rsidP="29422426" w:rsidRDefault="00597EA1" w14:paraId="34E5B0B4" w14:textId="542164D1">
      <w:pPr>
        <w:rPr>
          <w:color w:val="auto"/>
        </w:rPr>
      </w:pPr>
      <w:r w:rsidRPr="29422426" w:rsidR="00597EA1">
        <w:rPr>
          <w:color w:val="auto"/>
        </w:rPr>
        <w:t>The video</w:t>
      </w:r>
      <w:r w:rsidRPr="29422426" w:rsidR="003B26B0">
        <w:rPr>
          <w:color w:val="auto"/>
        </w:rPr>
        <w:t xml:space="preserve"> vehicle</w:t>
      </w:r>
      <w:r w:rsidRPr="29422426" w:rsidR="00597EA1">
        <w:rPr>
          <w:color w:val="auto"/>
        </w:rPr>
        <w:t xml:space="preserve"> detection system shall be on</w:t>
      </w:r>
      <w:r w:rsidRPr="29422426" w:rsidR="00A34F66">
        <w:rPr>
          <w:color w:val="auto"/>
        </w:rPr>
        <w:t>e</w:t>
      </w:r>
      <w:r w:rsidRPr="29422426" w:rsidR="00597EA1">
        <w:rPr>
          <w:color w:val="auto"/>
        </w:rPr>
        <w:t xml:space="preserve"> of the following systems or an approved equivalent:</w:t>
      </w:r>
    </w:p>
    <w:p w:rsidR="00597EA1" w:rsidP="29422426" w:rsidRDefault="00597EA1" w14:paraId="0A13FF08" w14:textId="77777777">
      <w:pPr>
        <w:pStyle w:val="ListParagraph"/>
        <w:numPr>
          <w:ilvl w:val="0"/>
          <w:numId w:val="1"/>
        </w:numPr>
        <w:rPr>
          <w:color w:val="auto"/>
        </w:rPr>
      </w:pPr>
      <w:proofErr w:type="spellStart"/>
      <w:r w:rsidRPr="29422426" w:rsidR="00597EA1">
        <w:rPr>
          <w:color w:val="auto"/>
        </w:rPr>
        <w:t>Autoscope</w:t>
      </w:r>
      <w:proofErr w:type="spellEnd"/>
      <w:r w:rsidRPr="29422426" w:rsidR="00597EA1">
        <w:rPr>
          <w:color w:val="auto"/>
        </w:rPr>
        <w:t xml:space="preserve"> Vision</w:t>
      </w:r>
    </w:p>
    <w:p w:rsidR="00597EA1" w:rsidP="29422426" w:rsidRDefault="00597EA1" w14:paraId="3C2B887C" w14:textId="77777777">
      <w:pPr>
        <w:pStyle w:val="ListParagraph"/>
        <w:numPr>
          <w:ilvl w:val="0"/>
          <w:numId w:val="1"/>
        </w:numPr>
        <w:rPr>
          <w:color w:val="auto"/>
        </w:rPr>
      </w:pPr>
      <w:r w:rsidRPr="29422426" w:rsidR="00597EA1">
        <w:rPr>
          <w:color w:val="auto"/>
        </w:rPr>
        <w:t>Iteris</w:t>
      </w:r>
      <w:r w:rsidRPr="29422426" w:rsidR="00597EA1">
        <w:rPr>
          <w:color w:val="auto"/>
        </w:rPr>
        <w:t xml:space="preserve"> Vantage Next</w:t>
      </w:r>
    </w:p>
    <w:p w:rsidR="00241501" w:rsidP="29422426" w:rsidRDefault="00241501" w14:paraId="6D1FC7D3" w14:textId="77777777">
      <w:pPr>
        <w:rPr>
          <w:color w:val="auto"/>
        </w:rPr>
      </w:pPr>
    </w:p>
    <w:p w:rsidR="008A7481" w:rsidP="29422426" w:rsidRDefault="00664F70" w14:paraId="7741CE21" w14:textId="4AFAE566">
      <w:pPr>
        <w:rPr>
          <w:color w:val="auto"/>
        </w:rPr>
      </w:pPr>
      <w:r w:rsidRPr="29422426" w:rsidR="00664F70">
        <w:rPr>
          <w:color w:val="auto"/>
        </w:rPr>
        <w:t xml:space="preserve">A representative from the supplier of the </w:t>
      </w:r>
      <w:r w:rsidRPr="29422426" w:rsidR="000E2421">
        <w:rPr>
          <w:color w:val="auto"/>
        </w:rPr>
        <w:t>video</w:t>
      </w:r>
      <w:r w:rsidRPr="29422426" w:rsidR="00664F70">
        <w:rPr>
          <w:color w:val="auto"/>
        </w:rPr>
        <w:t xml:space="preserve"> </w:t>
      </w:r>
      <w:r w:rsidRPr="29422426" w:rsidR="003B26B0">
        <w:rPr>
          <w:color w:val="auto"/>
        </w:rPr>
        <w:t xml:space="preserve">vehicle </w:t>
      </w:r>
      <w:r w:rsidRPr="29422426" w:rsidR="00664F70">
        <w:rPr>
          <w:color w:val="auto"/>
        </w:rPr>
        <w:t xml:space="preserve">detection system shall supervise the installation and testing of the </w:t>
      </w:r>
      <w:r w:rsidRPr="29422426" w:rsidR="000E2421">
        <w:rPr>
          <w:color w:val="auto"/>
        </w:rPr>
        <w:t>video</w:t>
      </w:r>
      <w:r w:rsidRPr="29422426" w:rsidR="00664F70">
        <w:rPr>
          <w:color w:val="auto"/>
        </w:rPr>
        <w:t xml:space="preserve"> </w:t>
      </w:r>
      <w:r w:rsidRPr="29422426" w:rsidR="003B26B0">
        <w:rPr>
          <w:color w:val="auto"/>
        </w:rPr>
        <w:t xml:space="preserve">vehicle </w:t>
      </w:r>
      <w:r w:rsidRPr="29422426" w:rsidR="00664F70">
        <w:rPr>
          <w:color w:val="auto"/>
        </w:rPr>
        <w:t>detection system and shall be present at the traffic signal turn-on inspection.</w:t>
      </w:r>
      <w:r w:rsidRPr="29422426" w:rsidR="6D5FDD4A">
        <w:rPr>
          <w:color w:val="auto"/>
        </w:rPr>
        <w:t xml:space="preserve"> </w:t>
      </w:r>
      <w:r w:rsidRPr="29422426" w:rsidR="008A7481">
        <w:rPr>
          <w:color w:val="auto"/>
        </w:rPr>
        <w:t xml:space="preserve">Once the </w:t>
      </w:r>
      <w:r w:rsidRPr="29422426" w:rsidR="000E2421">
        <w:rPr>
          <w:color w:val="auto"/>
        </w:rPr>
        <w:t>video</w:t>
      </w:r>
      <w:r w:rsidRPr="29422426" w:rsidR="008A7481">
        <w:rPr>
          <w:color w:val="auto"/>
        </w:rPr>
        <w:t xml:space="preserve"> </w:t>
      </w:r>
      <w:r w:rsidRPr="29422426" w:rsidR="003B26B0">
        <w:rPr>
          <w:color w:val="auto"/>
        </w:rPr>
        <w:t xml:space="preserve">vehicle </w:t>
      </w:r>
      <w:r w:rsidRPr="29422426" w:rsidR="008A7481">
        <w:rPr>
          <w:color w:val="auto"/>
        </w:rPr>
        <w:t>detection system is configured, it shall not need reconfiguration to maintain performance, unless the roadway configuration or the application requirements change.</w:t>
      </w:r>
    </w:p>
    <w:p w:rsidR="00664F70" w:rsidP="29422426" w:rsidRDefault="00664F70" w14:paraId="328DB828" w14:textId="77777777">
      <w:pPr>
        <w:rPr>
          <w:color w:val="auto"/>
        </w:rPr>
      </w:pPr>
    </w:p>
    <w:p w:rsidR="008A7481" w:rsidP="29422426" w:rsidRDefault="00342622" w14:paraId="01DEAD3A" w14:textId="674ADD9B">
      <w:pPr>
        <w:rPr>
          <w:color w:val="auto"/>
        </w:rPr>
      </w:pPr>
      <w:r w:rsidRPr="29422426" w:rsidR="00342622">
        <w:rPr>
          <w:color w:val="auto"/>
        </w:rPr>
        <w:t>The mounting location</w:t>
      </w:r>
      <w:r w:rsidRPr="29422426" w:rsidR="64D7A9D9">
        <w:rPr>
          <w:color w:val="auto"/>
        </w:rPr>
        <w:t>(s)</w:t>
      </w:r>
      <w:r w:rsidRPr="29422426" w:rsidR="00342622">
        <w:rPr>
          <w:color w:val="auto"/>
        </w:rPr>
        <w:t xml:space="preserve"> of the detector unit</w:t>
      </w:r>
      <w:r w:rsidRPr="29422426" w:rsidR="5B92A2B8">
        <w:rPr>
          <w:color w:val="auto"/>
        </w:rPr>
        <w:t>(s)</w:t>
      </w:r>
      <w:r w:rsidRPr="29422426" w:rsidR="00342622">
        <w:rPr>
          <w:color w:val="auto"/>
        </w:rPr>
        <w:t xml:space="preserve"> shall be per the manufacturer’s recommendations. </w:t>
      </w:r>
      <w:r w:rsidRPr="29422426" w:rsidR="008A7481">
        <w:rPr>
          <w:color w:val="auto"/>
        </w:rPr>
        <w:t>If an extension mounting assembly is needed, it shall be included in this item. All holes drilled into signal poles, mast arms, or posts shall require rubber grommets to prevent chafing of wires.</w:t>
      </w:r>
    </w:p>
    <w:p w:rsidR="008A7481" w:rsidP="29422426" w:rsidRDefault="008A7481" w14:paraId="56A8439D" w14:textId="77777777">
      <w:pPr>
        <w:rPr>
          <w:color w:val="auto"/>
        </w:rPr>
      </w:pPr>
    </w:p>
    <w:p w:rsidR="008A7481" w:rsidP="29422426" w:rsidRDefault="008A7481" w14:paraId="1036CB10" w14:textId="53400510">
      <w:pPr>
        <w:pStyle w:val="Normal"/>
        <w:rPr>
          <w:color w:val="auto"/>
        </w:rPr>
      </w:pPr>
      <w:r w:rsidRPr="29422426" w:rsidR="008A7481">
        <w:rPr>
          <w:color w:val="auto"/>
        </w:rPr>
        <w:t xml:space="preserve">The </w:t>
      </w:r>
      <w:r w:rsidRPr="29422426" w:rsidR="000E2421">
        <w:rPr>
          <w:color w:val="auto"/>
        </w:rPr>
        <w:t>video</w:t>
      </w:r>
      <w:r w:rsidRPr="29422426" w:rsidR="008A7481">
        <w:rPr>
          <w:color w:val="auto"/>
        </w:rPr>
        <w:t xml:space="preserve"> detection system shall be warrantied</w:t>
      </w:r>
      <w:r w:rsidRPr="29422426" w:rsidR="4F8FE3F6">
        <w:rPr>
          <w:color w:val="auto"/>
        </w:rPr>
        <w:t xml:space="preserve"> for a period of two (2) years from final inspection and shall be </w:t>
      </w:r>
      <w:r w:rsidRPr="29422426" w:rsidR="008A7481">
        <w:rPr>
          <w:color w:val="auto"/>
        </w:rPr>
        <w:t>free from material and workmanship defects</w:t>
      </w:r>
      <w:r w:rsidRPr="29422426" w:rsidR="75DCCF67">
        <w:rPr>
          <w:color w:val="auto"/>
        </w:rPr>
        <w:t>.</w:t>
      </w:r>
    </w:p>
    <w:p w:rsidRPr="00AF344A" w:rsidR="00C21F63" w:rsidP="29422426" w:rsidRDefault="00C21F63" w14:paraId="2118D3F2" w14:textId="77777777">
      <w:pPr>
        <w:rPr>
          <w:color w:val="auto"/>
        </w:rPr>
      </w:pPr>
    </w:p>
    <w:p w:rsidRPr="000E5AB1" w:rsidR="00C21F63" w:rsidP="29422426" w:rsidRDefault="00C21F63" w14:paraId="5087A80E" w14:textId="77777777">
      <w:pPr>
        <w:rPr>
          <w:color w:val="auto"/>
          <w:u w:val="single"/>
        </w:rPr>
      </w:pPr>
      <w:r w:rsidRPr="29422426" w:rsidR="00C21F63">
        <w:rPr>
          <w:color w:val="auto"/>
          <w:u w:val="single"/>
        </w:rPr>
        <w:t>Basis of Payment.</w:t>
      </w:r>
    </w:p>
    <w:p w:rsidR="00A909EE" w:rsidP="29422426" w:rsidRDefault="00C21F63" w14:paraId="7F470350" w14:textId="35E99369">
      <w:pPr>
        <w:rPr>
          <w:color w:val="auto"/>
        </w:rPr>
      </w:pPr>
      <w:r w:rsidRPr="29422426" w:rsidR="00C21F63">
        <w:rPr>
          <w:color w:val="auto"/>
        </w:rPr>
        <w:t xml:space="preserve">This work shall be paid for at the </w:t>
      </w:r>
      <w:r w:rsidRPr="29422426" w:rsidR="4D4071EB">
        <w:rPr>
          <w:color w:val="auto"/>
        </w:rPr>
        <w:t>C</w:t>
      </w:r>
      <w:r w:rsidRPr="29422426" w:rsidR="00C21F63">
        <w:rPr>
          <w:color w:val="auto"/>
        </w:rPr>
        <w:t xml:space="preserve">ontract unit price each for </w:t>
      </w:r>
      <w:r w:rsidRPr="29422426" w:rsidR="00597EA1">
        <w:rPr>
          <w:color w:val="auto"/>
        </w:rPr>
        <w:t>VIDEO</w:t>
      </w:r>
      <w:r w:rsidRPr="29422426" w:rsidR="00D10D5B">
        <w:rPr>
          <w:color w:val="auto"/>
        </w:rPr>
        <w:t xml:space="preserve"> </w:t>
      </w:r>
      <w:r w:rsidRPr="29422426" w:rsidR="00447D1C">
        <w:rPr>
          <w:color w:val="auto"/>
        </w:rPr>
        <w:t xml:space="preserve">VEHICLE </w:t>
      </w:r>
      <w:r w:rsidRPr="29422426" w:rsidR="00D10D5B">
        <w:rPr>
          <w:color w:val="auto"/>
        </w:rPr>
        <w:t>DETECTION SYSTEM, SINGLE APPROACH</w:t>
      </w:r>
      <w:r w:rsidRPr="29422426" w:rsidR="00C21F63">
        <w:rPr>
          <w:color w:val="auto"/>
        </w:rPr>
        <w:t>, t</w:t>
      </w:r>
      <w:r w:rsidRPr="29422426" w:rsidR="00C21F63">
        <w:rPr>
          <w:color w:val="auto"/>
        </w:rPr>
        <w:t>he price of wh</w:t>
      </w:r>
      <w:r w:rsidRPr="29422426" w:rsidR="001F6C4C">
        <w:rPr>
          <w:color w:val="auto"/>
        </w:rPr>
        <w:t>ich shall</w:t>
      </w:r>
      <w:r w:rsidRPr="29422426" w:rsidR="001435BA">
        <w:rPr>
          <w:color w:val="auto"/>
        </w:rPr>
        <w:t xml:space="preserve"> include the cost for </w:t>
      </w:r>
      <w:proofErr w:type="gramStart"/>
      <w:r w:rsidRPr="29422426" w:rsidR="001435BA">
        <w:rPr>
          <w:color w:val="auto"/>
        </w:rPr>
        <w:t>all of</w:t>
      </w:r>
      <w:proofErr w:type="gramEnd"/>
      <w:r w:rsidRPr="29422426" w:rsidR="001435BA">
        <w:rPr>
          <w:color w:val="auto"/>
        </w:rPr>
        <w:t xml:space="preserve"> the work and material descr</w:t>
      </w:r>
      <w:r w:rsidRPr="29422426" w:rsidR="00BB0A02">
        <w:rPr>
          <w:color w:val="auto"/>
        </w:rPr>
        <w:t>ibed herein and includes furni</w:t>
      </w:r>
      <w:r w:rsidRPr="29422426" w:rsidR="001435BA">
        <w:rPr>
          <w:color w:val="auto"/>
        </w:rPr>
        <w:t xml:space="preserve">shing, installing, delivery, handling, testing, set-up and all appurtenances and mounting hardware necessary for a fully operational </w:t>
      </w:r>
      <w:r w:rsidRPr="29422426" w:rsidR="00597EA1">
        <w:rPr>
          <w:color w:val="auto"/>
        </w:rPr>
        <w:t>video</w:t>
      </w:r>
      <w:r w:rsidRPr="29422426" w:rsidR="001435BA">
        <w:rPr>
          <w:color w:val="auto"/>
        </w:rPr>
        <w:t xml:space="preserve"> </w:t>
      </w:r>
      <w:r w:rsidRPr="29422426" w:rsidR="003B26B0">
        <w:rPr>
          <w:color w:val="auto"/>
        </w:rPr>
        <w:t xml:space="preserve">vehicle </w:t>
      </w:r>
      <w:r w:rsidRPr="29422426" w:rsidR="001435BA">
        <w:rPr>
          <w:color w:val="auto"/>
        </w:rPr>
        <w:t>detection system.</w:t>
      </w:r>
    </w:p>
    <w:sectPr w:rsidR="00A909EE" w:rsidSect="00486226">
      <w:pgSz w:w="12240" w:h="15840" w:orient="portrait"/>
      <w:pgMar w:top="252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3B4" w:rsidP="002943B4" w:rsidRDefault="002943B4" w14:paraId="3FC43458" w14:textId="77777777">
      <w:r>
        <w:separator/>
      </w:r>
    </w:p>
  </w:endnote>
  <w:endnote w:type="continuationSeparator" w:id="0">
    <w:p w:rsidR="002943B4" w:rsidP="002943B4" w:rsidRDefault="002943B4" w14:paraId="055A130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3B4" w:rsidP="002943B4" w:rsidRDefault="002943B4" w14:paraId="62571949" w14:textId="77777777">
      <w:r>
        <w:separator/>
      </w:r>
    </w:p>
  </w:footnote>
  <w:footnote w:type="continuationSeparator" w:id="0">
    <w:p w:rsidR="002943B4" w:rsidP="002943B4" w:rsidRDefault="002943B4" w14:paraId="255920AF"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4D3FAC"/>
    <w:multiLevelType w:val="hybridMultilevel"/>
    <w:tmpl w:val="31A01B96"/>
    <w:lvl w:ilvl="0" w:tplc="A6C8B5FC">
      <w:start w:val="886"/>
      <w:numFmt w:val="bullet"/>
      <w:lvlText w:val="-"/>
      <w:lvlJc w:val="left"/>
      <w:pPr>
        <w:ind w:left="1080" w:hanging="360"/>
      </w:pPr>
      <w:rPr>
        <w:rFonts w:hint="default" w:ascii="Arial" w:hAnsi="Arial" w:eastAsia="Times New Roman" w:cs="Aria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dirty"/>
  <w:attachedTemplate r:id="rId1"/>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1F63"/>
    <w:rsid w:val="00060BA8"/>
    <w:rsid w:val="000A0F74"/>
    <w:rsid w:val="000E2421"/>
    <w:rsid w:val="000F589A"/>
    <w:rsid w:val="001049BB"/>
    <w:rsid w:val="001435BA"/>
    <w:rsid w:val="00162202"/>
    <w:rsid w:val="0016389B"/>
    <w:rsid w:val="00185D4C"/>
    <w:rsid w:val="001A522E"/>
    <w:rsid w:val="001A6196"/>
    <w:rsid w:val="001D1F3C"/>
    <w:rsid w:val="001D7940"/>
    <w:rsid w:val="001F0641"/>
    <w:rsid w:val="001F6C4C"/>
    <w:rsid w:val="00211C2C"/>
    <w:rsid w:val="00211E6C"/>
    <w:rsid w:val="00223120"/>
    <w:rsid w:val="00232C62"/>
    <w:rsid w:val="00241501"/>
    <w:rsid w:val="00281429"/>
    <w:rsid w:val="002943B4"/>
    <w:rsid w:val="002D3FB0"/>
    <w:rsid w:val="00304EFA"/>
    <w:rsid w:val="00342622"/>
    <w:rsid w:val="00386DEC"/>
    <w:rsid w:val="003A264E"/>
    <w:rsid w:val="003B26B0"/>
    <w:rsid w:val="003B63FA"/>
    <w:rsid w:val="003C655B"/>
    <w:rsid w:val="00403DFE"/>
    <w:rsid w:val="00447CC8"/>
    <w:rsid w:val="00447D1C"/>
    <w:rsid w:val="00457A49"/>
    <w:rsid w:val="00466223"/>
    <w:rsid w:val="00486226"/>
    <w:rsid w:val="004D05D3"/>
    <w:rsid w:val="005161A5"/>
    <w:rsid w:val="0055537C"/>
    <w:rsid w:val="00597EA1"/>
    <w:rsid w:val="005F2BFE"/>
    <w:rsid w:val="00637CAD"/>
    <w:rsid w:val="00664F70"/>
    <w:rsid w:val="006D5EB3"/>
    <w:rsid w:val="00724CF0"/>
    <w:rsid w:val="00782341"/>
    <w:rsid w:val="00784A31"/>
    <w:rsid w:val="007B13CC"/>
    <w:rsid w:val="00802F5B"/>
    <w:rsid w:val="00860313"/>
    <w:rsid w:val="00870A94"/>
    <w:rsid w:val="008A7481"/>
    <w:rsid w:val="008B53D6"/>
    <w:rsid w:val="008C6723"/>
    <w:rsid w:val="008C788D"/>
    <w:rsid w:val="008E559E"/>
    <w:rsid w:val="009900CA"/>
    <w:rsid w:val="009D3F8B"/>
    <w:rsid w:val="009D6083"/>
    <w:rsid w:val="00A014BB"/>
    <w:rsid w:val="00A34F66"/>
    <w:rsid w:val="00A63487"/>
    <w:rsid w:val="00AE647E"/>
    <w:rsid w:val="00B71D78"/>
    <w:rsid w:val="00B7573D"/>
    <w:rsid w:val="00BB0A02"/>
    <w:rsid w:val="00BC34C5"/>
    <w:rsid w:val="00C21F63"/>
    <w:rsid w:val="00C90319"/>
    <w:rsid w:val="00C9766A"/>
    <w:rsid w:val="00CD1D87"/>
    <w:rsid w:val="00CE1FC5"/>
    <w:rsid w:val="00D039F3"/>
    <w:rsid w:val="00D05CF2"/>
    <w:rsid w:val="00D10D5B"/>
    <w:rsid w:val="00D138CF"/>
    <w:rsid w:val="00D24639"/>
    <w:rsid w:val="00D840BF"/>
    <w:rsid w:val="00D96488"/>
    <w:rsid w:val="00DA67A1"/>
    <w:rsid w:val="00DF213D"/>
    <w:rsid w:val="00E071A1"/>
    <w:rsid w:val="00EA0F10"/>
    <w:rsid w:val="00EA531A"/>
    <w:rsid w:val="00EB5CA7"/>
    <w:rsid w:val="00EB794F"/>
    <w:rsid w:val="00EC19C2"/>
    <w:rsid w:val="00EE785D"/>
    <w:rsid w:val="00EF1EDF"/>
    <w:rsid w:val="00F34376"/>
    <w:rsid w:val="00F51DD1"/>
    <w:rsid w:val="00F635BF"/>
    <w:rsid w:val="00FB5517"/>
    <w:rsid w:val="00FE0750"/>
    <w:rsid w:val="036BAAB2"/>
    <w:rsid w:val="043AD7DC"/>
    <w:rsid w:val="0ACB0067"/>
    <w:rsid w:val="0B089A83"/>
    <w:rsid w:val="0B61BCFE"/>
    <w:rsid w:val="111900F1"/>
    <w:rsid w:val="1518EF0C"/>
    <w:rsid w:val="16506143"/>
    <w:rsid w:val="1DD133DD"/>
    <w:rsid w:val="1F6FCC46"/>
    <w:rsid w:val="20C783A5"/>
    <w:rsid w:val="267692C5"/>
    <w:rsid w:val="26F583D4"/>
    <w:rsid w:val="28915435"/>
    <w:rsid w:val="29422426"/>
    <w:rsid w:val="2EDDE2A2"/>
    <w:rsid w:val="32E85C46"/>
    <w:rsid w:val="3334442C"/>
    <w:rsid w:val="3CBB529D"/>
    <w:rsid w:val="421D8CF4"/>
    <w:rsid w:val="463D52BE"/>
    <w:rsid w:val="49758348"/>
    <w:rsid w:val="4BC14E9D"/>
    <w:rsid w:val="4D4071EB"/>
    <w:rsid w:val="4F8FE3F6"/>
    <w:rsid w:val="599DF44F"/>
    <w:rsid w:val="5B3F064B"/>
    <w:rsid w:val="5B92A2B8"/>
    <w:rsid w:val="64D7A9D9"/>
    <w:rsid w:val="680A2860"/>
    <w:rsid w:val="6D5FDD4A"/>
    <w:rsid w:val="71B953A1"/>
    <w:rsid w:val="75DCC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F0B2B"/>
  <w15:docId w15:val="{5ED680BA-2787-4AF3-8ECE-902A42631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486226"/>
    <w:pPr>
      <w:spacing w:after="0" w:line="240" w:lineRule="auto"/>
      <w:jc w:val="both"/>
    </w:pPr>
    <w:rPr>
      <w:rFonts w:ascii="Arial" w:hAnsi="Arial" w:eastAsia="Times New Roman" w:cs="Times New Roman"/>
      <w:szCs w:val="20"/>
    </w:rPr>
  </w:style>
  <w:style w:type="paragraph" w:styleId="Heading1">
    <w:name w:val="heading 1"/>
    <w:basedOn w:val="Normal"/>
    <w:next w:val="Normal"/>
    <w:link w:val="Heading1Char"/>
    <w:autoRedefine/>
    <w:qFormat/>
    <w:rsid w:val="00486226"/>
    <w:pPr>
      <w:keepNext/>
      <w:outlineLvl w:val="0"/>
    </w:pPr>
    <w:rPr>
      <w:b/>
      <w:caps/>
      <w:kern w:val="28"/>
    </w:rPr>
  </w:style>
  <w:style w:type="paragraph" w:styleId="Heading2">
    <w:name w:val="heading 2"/>
    <w:basedOn w:val="Normal"/>
    <w:next w:val="Normal"/>
    <w:link w:val="Heading2Char"/>
    <w:autoRedefine/>
    <w:qFormat/>
    <w:rsid w:val="00486226"/>
    <w:pPr>
      <w:keepNext/>
      <w:outlineLvl w:val="1"/>
    </w:pPr>
    <w:rPr>
      <w:b/>
      <w:caps/>
    </w:rPr>
  </w:style>
  <w:style w:type="paragraph" w:styleId="Heading3">
    <w:name w:val="heading 3"/>
    <w:basedOn w:val="Normal"/>
    <w:next w:val="Normal"/>
    <w:link w:val="Heading3Char"/>
    <w:qFormat/>
    <w:rsid w:val="00486226"/>
    <w:pPr>
      <w:keepNext/>
      <w:jc w:val="center"/>
      <w:outlineLvl w:val="2"/>
    </w:pPr>
    <w:rPr>
      <w:caps/>
      <w:sz w:val="24"/>
    </w:rPr>
  </w:style>
  <w:style w:type="paragraph" w:styleId="Heading4">
    <w:name w:val="heading 4"/>
    <w:basedOn w:val="Normal"/>
    <w:next w:val="Normal"/>
    <w:link w:val="Heading4Char"/>
    <w:qFormat/>
    <w:rsid w:val="00486226"/>
    <w:pPr>
      <w:keepNext/>
      <w:spacing w:before="240" w:after="60"/>
      <w:outlineLvl w:val="3"/>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C21F63"/>
    <w:rPr>
      <w:rFonts w:ascii="Arial" w:hAnsi="Arial" w:eastAsia="Times New Roman" w:cs="Times New Roman"/>
      <w:b/>
      <w:caps/>
      <w:kern w:val="28"/>
      <w:szCs w:val="20"/>
    </w:rPr>
  </w:style>
  <w:style w:type="paragraph" w:styleId="DefaultText" w:customStyle="1">
    <w:name w:val="Default Text"/>
    <w:basedOn w:val="Normal"/>
    <w:rsid w:val="00C21F63"/>
    <w:rPr>
      <w:sz w:val="24"/>
    </w:rPr>
  </w:style>
  <w:style w:type="paragraph" w:styleId="BalloonText">
    <w:name w:val="Balloon Text"/>
    <w:basedOn w:val="Normal"/>
    <w:link w:val="BalloonTextChar"/>
    <w:uiPriority w:val="99"/>
    <w:semiHidden/>
    <w:unhideWhenUsed/>
    <w:rsid w:val="00EE785D"/>
    <w:rPr>
      <w:rFonts w:ascii="Tahoma" w:hAnsi="Tahoma" w:cs="Tahoma"/>
      <w:sz w:val="16"/>
      <w:szCs w:val="16"/>
    </w:rPr>
  </w:style>
  <w:style w:type="character" w:styleId="BalloonTextChar" w:customStyle="1">
    <w:name w:val="Balloon Text Char"/>
    <w:basedOn w:val="DefaultParagraphFont"/>
    <w:link w:val="BalloonText"/>
    <w:uiPriority w:val="99"/>
    <w:semiHidden/>
    <w:rsid w:val="00EE785D"/>
    <w:rPr>
      <w:rFonts w:ascii="Tahoma" w:hAnsi="Tahoma" w:eastAsia="Times New Roman" w:cs="Tahoma"/>
      <w:sz w:val="16"/>
      <w:szCs w:val="16"/>
    </w:rPr>
  </w:style>
  <w:style w:type="character" w:styleId="Heading2Char" w:customStyle="1">
    <w:name w:val="Heading 2 Char"/>
    <w:basedOn w:val="DefaultParagraphFont"/>
    <w:link w:val="Heading2"/>
    <w:rsid w:val="00637CAD"/>
    <w:rPr>
      <w:rFonts w:ascii="Arial" w:hAnsi="Arial" w:eastAsia="Times New Roman" w:cs="Times New Roman"/>
      <w:b/>
      <w:caps/>
      <w:szCs w:val="20"/>
    </w:rPr>
  </w:style>
  <w:style w:type="character" w:styleId="Heading3Char" w:customStyle="1">
    <w:name w:val="Heading 3 Char"/>
    <w:basedOn w:val="DefaultParagraphFont"/>
    <w:link w:val="Heading3"/>
    <w:rsid w:val="00637CAD"/>
    <w:rPr>
      <w:rFonts w:ascii="Arial" w:hAnsi="Arial" w:eastAsia="Times New Roman" w:cs="Times New Roman"/>
      <w:caps/>
      <w:sz w:val="24"/>
      <w:szCs w:val="20"/>
    </w:rPr>
  </w:style>
  <w:style w:type="character" w:styleId="Heading4Char" w:customStyle="1">
    <w:name w:val="Heading 4 Char"/>
    <w:basedOn w:val="DefaultParagraphFont"/>
    <w:link w:val="Heading4"/>
    <w:rsid w:val="00637CAD"/>
    <w:rPr>
      <w:rFonts w:ascii="Arial" w:hAnsi="Arial" w:eastAsia="Times New Roman" w:cs="Times New Roman"/>
      <w:b/>
      <w:szCs w:val="20"/>
    </w:rPr>
  </w:style>
  <w:style w:type="paragraph" w:styleId="Footer">
    <w:name w:val="footer"/>
    <w:basedOn w:val="Normal"/>
    <w:link w:val="FooterChar"/>
    <w:semiHidden/>
    <w:rsid w:val="00486226"/>
    <w:pPr>
      <w:tabs>
        <w:tab w:val="center" w:pos="4320"/>
        <w:tab w:val="right" w:pos="8640"/>
      </w:tabs>
    </w:pPr>
  </w:style>
  <w:style w:type="character" w:styleId="FooterChar" w:customStyle="1">
    <w:name w:val="Footer Char"/>
    <w:basedOn w:val="DefaultParagraphFont"/>
    <w:link w:val="Footer"/>
    <w:semiHidden/>
    <w:rsid w:val="00637CAD"/>
    <w:rPr>
      <w:rFonts w:ascii="Arial" w:hAnsi="Arial" w:eastAsia="Times New Roman" w:cs="Times New Roman"/>
      <w:szCs w:val="20"/>
    </w:rPr>
  </w:style>
  <w:style w:type="paragraph" w:styleId="Header">
    <w:name w:val="header"/>
    <w:basedOn w:val="Normal"/>
    <w:link w:val="HeaderChar"/>
    <w:semiHidden/>
    <w:rsid w:val="00486226"/>
    <w:pPr>
      <w:tabs>
        <w:tab w:val="center" w:pos="4320"/>
        <w:tab w:val="right" w:pos="8640"/>
      </w:tabs>
    </w:pPr>
  </w:style>
  <w:style w:type="character" w:styleId="HeaderChar" w:customStyle="1">
    <w:name w:val="Header Char"/>
    <w:basedOn w:val="DefaultParagraphFont"/>
    <w:link w:val="Header"/>
    <w:semiHidden/>
    <w:rsid w:val="00637CAD"/>
    <w:rPr>
      <w:rFonts w:ascii="Arial" w:hAnsi="Arial" w:eastAsia="Times New Roman" w:cs="Times New Roman"/>
      <w:szCs w:val="20"/>
    </w:rPr>
  </w:style>
  <w:style w:type="paragraph" w:styleId="TOC1">
    <w:name w:val="toc 1"/>
    <w:basedOn w:val="Normal"/>
    <w:next w:val="Normal"/>
    <w:semiHidden/>
    <w:rsid w:val="00486226"/>
    <w:pPr>
      <w:tabs>
        <w:tab w:val="right" w:leader="dot" w:pos="9360"/>
      </w:tabs>
      <w:spacing w:after="240"/>
    </w:pPr>
    <w:rPr>
      <w:caps/>
    </w:rPr>
  </w:style>
  <w:style w:type="paragraph" w:styleId="TOC2">
    <w:name w:val="toc 2"/>
    <w:basedOn w:val="Normal"/>
    <w:next w:val="Normal"/>
    <w:semiHidden/>
    <w:rsid w:val="00486226"/>
    <w:pPr>
      <w:tabs>
        <w:tab w:val="right" w:leader="dot" w:pos="9360"/>
      </w:tabs>
      <w:spacing w:after="240"/>
    </w:pPr>
    <w:rPr>
      <w:caps/>
    </w:rPr>
  </w:style>
  <w:style w:type="paragraph" w:styleId="ListParagraph">
    <w:name w:val="List Paragraph"/>
    <w:basedOn w:val="Normal"/>
    <w:uiPriority w:val="34"/>
    <w:qFormat/>
    <w:rsid w:val="00597E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15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microsoft.com/office/2011/relationships/people" Target="people.xml" Id="R34592a98bf184cad" /><Relationship Type="http://schemas.microsoft.com/office/2011/relationships/commentsExtended" Target="commentsExtended.xml" Id="R1a7d64cb1bd44a34" /><Relationship Type="http://schemas.microsoft.com/office/2016/09/relationships/commentsIds" Target="commentsIds.xml" Id="Rb6c04f42330049c3" /></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Distspec.dot</ap:Template>
  <ap:Application>Microsoft Word for the web</ap:Application>
  <ap:DocSecurity>0</ap:DocSecurity>
  <ap:ScaleCrop>false</ap:ScaleCrop>
  <ap:Company>State of Illinois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VIDEO VEHICLE DETECTION SYSTEM</dc:title>
  <dc:subject>E 01/01/20</dc:subject>
  <dc:creator>Iovan P / Lukasz P</dc:creator>
  <keywords>Traffic</keywords>
  <dc:description>Rev'd 5/19/17 to provide clarification on true presence detection.</dc:description>
  <lastModifiedBy>Rivera, Alex J.</lastModifiedBy>
  <revision>40</revision>
  <lastPrinted>2020-01-09T22:12:00.0000000Z</lastPrinted>
  <dcterms:created xsi:type="dcterms:W3CDTF">2015-07-07T13:28:00.0000000Z</dcterms:created>
  <dcterms:modified xsi:type="dcterms:W3CDTF">2023-11-30T20:55:07.5734574Z</dcterms:modified>
</coreProperties>
</file>